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13DE8" w14:textId="01CA2297" w:rsidR="00451340" w:rsidRDefault="00451340" w:rsidP="0045134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#105-Bis</w:t>
      </w:r>
      <w:r>
        <w:rPr>
          <w:b/>
          <w:i/>
          <w:noProof/>
          <w:sz w:val="28"/>
        </w:rPr>
        <w:tab/>
      </w:r>
      <w:r w:rsidR="00077E07">
        <w:rPr>
          <w:rFonts w:eastAsia="맑은 고딕" w:hint="eastAsia"/>
          <w:b/>
          <w:i/>
          <w:noProof/>
          <w:sz w:val="28"/>
          <w:lang w:eastAsia="ko-KR"/>
        </w:rPr>
        <w:t>R</w:t>
      </w:r>
      <w:bookmarkStart w:id="0" w:name="_GoBack"/>
      <w:bookmarkEnd w:id="0"/>
      <w:r w:rsidR="00077E07" w:rsidRPr="00077E07">
        <w:rPr>
          <w:b/>
          <w:i/>
          <w:noProof/>
          <w:sz w:val="28"/>
        </w:rPr>
        <w:t>2-1904726</w:t>
      </w:r>
    </w:p>
    <w:p w14:paraId="7561945A" w14:textId="77777777" w:rsidR="00451340" w:rsidRDefault="00451340" w:rsidP="00451340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Xi’an, China, 8</w:t>
      </w:r>
      <w:r>
        <w:rPr>
          <w:rFonts w:eastAsiaTheme="minorEastAsia"/>
          <w:b/>
          <w:noProof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noProof/>
          <w:sz w:val="24"/>
          <w:lang w:eastAsia="ko-KR"/>
        </w:rPr>
        <w:t xml:space="preserve"> – 12</w:t>
      </w:r>
      <w:r>
        <w:rPr>
          <w:rFonts w:eastAsiaTheme="minorEastAsia"/>
          <w:b/>
          <w:noProof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noProof/>
          <w:sz w:val="24"/>
          <w:lang w:eastAsia="ko-KR"/>
        </w:rPr>
        <w:t xml:space="preserve"> April 2019</w:t>
      </w:r>
    </w:p>
    <w:p w14:paraId="76D80A27" w14:textId="458587F6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11.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BC321F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4A52D680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>LCH-to-</w:t>
      </w:r>
      <w:r w:rsidR="00E61D67">
        <w:rPr>
          <w:rFonts w:ascii="Times New Roman" w:hAnsi="Times New Roman"/>
          <w:noProof/>
          <w:sz w:val="28"/>
          <w:szCs w:val="28"/>
          <w:lang w:val="en-US" w:eastAsia="ko-KR"/>
        </w:rPr>
        <w:t>C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ell </w:t>
      </w:r>
      <w:r w:rsidR="001B217B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restriction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>for PDCP duplication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B8E278C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082E7693" w14:textId="0349296D" w:rsidR="00921879" w:rsidRDefault="00CF26D6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IIOT WID,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7568F">
        <w:rPr>
          <w:rFonts w:ascii="Times New Roman" w:eastAsia="맑은 고딕" w:hAnsi="Times New Roman"/>
          <w:sz w:val="22"/>
          <w:lang w:eastAsia="ko-KR"/>
        </w:rPr>
        <w:t xml:space="preserve">it is considered that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CF26D6">
        <w:rPr>
          <w:rFonts w:ascii="Times New Roman" w:eastAsia="맑은 고딕" w:hAnsi="Times New Roman"/>
          <w:sz w:val="22"/>
          <w:lang w:eastAsia="ko-KR"/>
        </w:rPr>
        <w:t xml:space="preserve">NR-DC in combination with CA </w:t>
      </w:r>
      <w:r>
        <w:rPr>
          <w:rFonts w:ascii="Times New Roman" w:eastAsia="맑은 고딕" w:hAnsi="Times New Roman"/>
          <w:sz w:val="22"/>
          <w:lang w:eastAsia="ko-KR"/>
        </w:rPr>
        <w:t>(hereinafter CA and DC duplication) can be configured to a DRB</w:t>
      </w:r>
      <w:r w:rsidR="00921879">
        <w:rPr>
          <w:rFonts w:ascii="Times New Roman" w:eastAsia="맑은 고딕" w:hAnsi="Times New Roman"/>
          <w:sz w:val="22"/>
          <w:lang w:eastAsia="ko-KR"/>
        </w:rPr>
        <w:t>. In addition, the dynamic control of the transmission legs is considered. In other words, the network dynamically indicates one or more transmission legs, which is allowed for the transmission of the packet</w:t>
      </w:r>
      <w:r w:rsidR="003364BA">
        <w:rPr>
          <w:rFonts w:ascii="Times New Roman" w:eastAsia="맑은 고딕" w:hAnsi="Times New Roman"/>
          <w:sz w:val="22"/>
          <w:lang w:eastAsia="ko-KR"/>
        </w:rPr>
        <w:t>s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 (hereinafter activated leg).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26D6" w14:paraId="31D8A23A" w14:textId="77777777" w:rsidTr="00742302">
        <w:tc>
          <w:tcPr>
            <w:tcW w:w="9629" w:type="dxa"/>
          </w:tcPr>
          <w:p w14:paraId="128F0111" w14:textId="21862921" w:rsidR="00CF26D6" w:rsidRPr="00CC151D" w:rsidRDefault="00CF26D6" w:rsidP="002277E0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2"/>
              </w:rPr>
            </w:pPr>
            <w:r w:rsidRPr="00CC151D">
              <w:rPr>
                <w:rFonts w:ascii="Times New Roman" w:hAnsi="Times New Roman"/>
                <w:bCs/>
                <w:sz w:val="22"/>
              </w:rPr>
              <w:t xml:space="preserve">The detailed objectives for NR PDCP </w:t>
            </w:r>
            <w:r w:rsidR="002277E0" w:rsidRPr="002277E0">
              <w:rPr>
                <w:rFonts w:ascii="Times New Roman" w:hAnsi="Times New Roman"/>
                <w:bCs/>
                <w:sz w:val="22"/>
              </w:rPr>
              <w:t xml:space="preserve">duplication </w:t>
            </w:r>
            <w:r w:rsidRPr="00CC151D">
              <w:rPr>
                <w:rFonts w:ascii="Times New Roman" w:hAnsi="Times New Roman"/>
                <w:bCs/>
                <w:sz w:val="22"/>
              </w:rPr>
              <w:t>enhancements are:</w:t>
            </w:r>
          </w:p>
          <w:p w14:paraId="1328A4F9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CC151D">
              <w:rPr>
                <w:rFonts w:ascii="Times New Roman" w:hAnsi="Times New Roman"/>
                <w:sz w:val="22"/>
                <w:highlight w:val="yellow"/>
              </w:rPr>
              <w:t>Specify PDCP duplication with up to 4 RLC entities configured by RRC in architectural combinations including CA only and NR-DC in combination with CA [RAN2, RAN3].</w:t>
            </w:r>
          </w:p>
          <w:p w14:paraId="194D95FD" w14:textId="77777777" w:rsidR="00CF26D6" w:rsidRPr="00921879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921879">
              <w:rPr>
                <w:rFonts w:ascii="Times New Roman" w:hAnsi="Times New Roman"/>
                <w:sz w:val="22"/>
                <w:highlight w:val="yellow"/>
              </w:rPr>
              <w:t>Specify mechanisms relating to dynamic control of how a set or subset of configured RLC entities or legs are used for PDCP duplication [RAN2, RAN3].</w:t>
            </w:r>
          </w:p>
          <w:p w14:paraId="507FC0DC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</w:rPr>
            </w:pPr>
            <w:r w:rsidRPr="00CC151D">
              <w:rPr>
                <w:rFonts w:ascii="Times New Roman" w:hAnsi="Times New Roman"/>
                <w:bCs/>
                <w:sz w:val="22"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CC151D">
              <w:rPr>
                <w:rFonts w:ascii="Times New Roman" w:hAnsi="Times New Roman"/>
                <w:sz w:val="22"/>
              </w:rPr>
              <w:t>, provided that complexity increase is reasonable. Per-packet selective duplication can also be considered.</w:t>
            </w:r>
            <w:r w:rsidRPr="00CC151D">
              <w:rPr>
                <w:rFonts w:ascii="Times New Roman" w:hAnsi="Times New Roman"/>
                <w:bCs/>
                <w:sz w:val="22"/>
              </w:rPr>
              <w:t xml:space="preserve"> [RAN2].</w:t>
            </w:r>
          </w:p>
          <w:p w14:paraId="5016895E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</w:rPr>
            </w:pPr>
            <w:r w:rsidRPr="00CC151D">
              <w:rPr>
                <w:rFonts w:ascii="Times New Roman" w:hAnsi="Times New Roman"/>
                <w:sz w:val="22"/>
              </w:rPr>
              <w:t>Specify enhancements for more efficient DL PDCP duplication without impacting the UE, provided that gains can be confirmed with a reasonable complexity. [RAN3].</w:t>
            </w:r>
          </w:p>
          <w:p w14:paraId="0BA0C600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CC151D">
              <w:rPr>
                <w:rFonts w:ascii="Times New Roman" w:hAnsi="Times New Roman"/>
                <w:bCs/>
                <w:sz w:val="22"/>
              </w:rPr>
              <w:t>Specify enhancements to address potential impacts of higher-layer multi-connectivity based on SA2 progress and request [RAN2, RAN3].</w:t>
            </w:r>
          </w:p>
        </w:tc>
      </w:tr>
    </w:tbl>
    <w:p w14:paraId="4E532E13" w14:textId="77777777" w:rsidR="00C7568F" w:rsidRDefault="00C7568F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18D502" w14:textId="00AF62FF" w:rsidR="00CF26D6" w:rsidRDefault="00921879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</w:t>
      </w:r>
      <w:r>
        <w:rPr>
          <w:rFonts w:ascii="Times New Roman" w:eastAsia="맑은 고딕" w:hAnsi="Times New Roman"/>
          <w:sz w:val="22"/>
          <w:lang w:eastAsia="ko-KR"/>
        </w:rPr>
        <w:t xml:space="preserve">it is ambiguous </w:t>
      </w:r>
      <w:r w:rsidR="00AA30E2">
        <w:rPr>
          <w:rFonts w:ascii="Times New Roman" w:eastAsia="맑은 고딕" w:hAnsi="Times New Roman"/>
          <w:sz w:val="22"/>
          <w:lang w:eastAsia="ko-KR"/>
        </w:rPr>
        <w:t>how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LCH-to-Cell </w:t>
      </w:r>
      <w:r>
        <w:rPr>
          <w:rFonts w:ascii="Times New Roman" w:eastAsia="맑은 고딕" w:hAnsi="Times New Roman"/>
          <w:sz w:val="22"/>
          <w:lang w:eastAsia="ko-KR"/>
        </w:rPr>
        <w:t>restriction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>
        <w:rPr>
          <w:rFonts w:ascii="Times New Roman" w:eastAsia="맑은 고딕" w:hAnsi="Times New Roman"/>
          <w:sz w:val="22"/>
          <w:lang w:eastAsia="ko-KR"/>
        </w:rPr>
        <w:t xml:space="preserve"> to a specific case. </w:t>
      </w:r>
      <w:r w:rsidR="00CF26D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CF26D6">
        <w:rPr>
          <w:rFonts w:ascii="Times New Roman" w:eastAsia="맑은 고딕" w:hAnsi="Times New Roman"/>
          <w:sz w:val="22"/>
          <w:lang w:eastAsia="ko-KR"/>
        </w:rPr>
        <w:t>show an issue related with the LCH-to-Cell restriction for the CA and DC duplication.</w:t>
      </w:r>
    </w:p>
    <w:p w14:paraId="3635F05F" w14:textId="77777777" w:rsidR="00C7568F" w:rsidRDefault="00C7568F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9B0A2FE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</w:p>
    <w:p w14:paraId="203397E0" w14:textId="1DB8B47B" w:rsidR="00DE125F" w:rsidRDefault="00F742BF" w:rsidP="0092187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When the CA and DC duplication is configured, the network s</w:t>
      </w:r>
      <w:r>
        <w:rPr>
          <w:rFonts w:ascii="Times New Roman" w:eastAsia="맑은 고딕" w:hAnsi="Times New Roman"/>
          <w:sz w:val="22"/>
          <w:lang w:eastAsia="ko-KR"/>
        </w:rPr>
        <w:t xml:space="preserve">hould configure the LCH-to-Cell restriction for each transmission leg in order to </w:t>
      </w:r>
      <w:r w:rsidR="00DE125F">
        <w:rPr>
          <w:rFonts w:ascii="Times New Roman" w:eastAsia="맑은 고딕" w:hAnsi="Times New Roman"/>
          <w:sz w:val="22"/>
          <w:lang w:eastAsia="ko-KR"/>
        </w:rPr>
        <w:t>transmit the packet</w:t>
      </w:r>
      <w:r w:rsidR="00976258">
        <w:rPr>
          <w:rFonts w:ascii="Times New Roman" w:eastAsia="맑은 고딕" w:hAnsi="Times New Roman"/>
          <w:sz w:val="22"/>
          <w:lang w:eastAsia="ko-KR"/>
        </w:rPr>
        <w:t>s</w:t>
      </w:r>
      <w:r w:rsidR="00DE125F">
        <w:rPr>
          <w:rFonts w:ascii="Times New Roman" w:eastAsia="맑은 고딕" w:hAnsi="Times New Roman"/>
          <w:sz w:val="22"/>
          <w:lang w:eastAsia="ko-KR"/>
        </w:rPr>
        <w:t xml:space="preserve"> via the specific serving cells</w:t>
      </w:r>
      <w:r w:rsidR="004A0DBE">
        <w:rPr>
          <w:rFonts w:ascii="Times New Roman" w:eastAsia="맑은 고딕" w:hAnsi="Times New Roman"/>
          <w:sz w:val="22"/>
          <w:lang w:eastAsia="ko-KR"/>
        </w:rPr>
        <w:t>.</w:t>
      </w:r>
      <w:r w:rsidR="00DE125F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1C332A65" w14:textId="30C14289" w:rsidR="00F742BF" w:rsidRPr="00F742BF" w:rsidRDefault="00F742BF" w:rsidP="0092187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considering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that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network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can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dynamically indicate </w:t>
      </w:r>
      <w:r>
        <w:rPr>
          <w:rFonts w:ascii="Times New Roman" w:eastAsia="맑은 고딕" w:hAnsi="Times New Roman"/>
          <w:sz w:val="22"/>
          <w:lang w:eastAsia="ko-KR"/>
        </w:rPr>
        <w:t xml:space="preserve">one or more activated legs, it is ambiguous </w:t>
      </w:r>
      <w:r w:rsidR="00AA30E2">
        <w:rPr>
          <w:rFonts w:ascii="Times New Roman" w:eastAsia="맑은 고딕" w:hAnsi="Times New Roman"/>
          <w:sz w:val="22"/>
          <w:lang w:eastAsia="ko-KR"/>
        </w:rPr>
        <w:t>how</w:t>
      </w:r>
      <w:r>
        <w:rPr>
          <w:rFonts w:ascii="Times New Roman" w:eastAsia="맑은 고딕" w:hAnsi="Times New Roman"/>
          <w:sz w:val="22"/>
          <w:lang w:eastAsia="ko-KR"/>
        </w:rPr>
        <w:t xml:space="preserve"> the LCH-to-Cell restriction </w:t>
      </w:r>
      <w:r w:rsidR="003364BA">
        <w:rPr>
          <w:rFonts w:ascii="Times New Roman" w:eastAsia="맑은 고딕" w:hAnsi="Times New Roman"/>
          <w:sz w:val="22"/>
          <w:lang w:eastAsia="ko-KR"/>
        </w:rPr>
        <w:t>is</w:t>
      </w:r>
      <w:r>
        <w:rPr>
          <w:rFonts w:ascii="Times New Roman" w:eastAsia="맑은 고딕" w:hAnsi="Times New Roman"/>
          <w:sz w:val="22"/>
          <w:lang w:eastAsia="ko-KR"/>
        </w:rPr>
        <w:t xml:space="preserve"> applied to </w:t>
      </w:r>
      <w:r w:rsidR="003364BA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>following cases.</w:t>
      </w:r>
    </w:p>
    <w:p w14:paraId="49E6371A" w14:textId="0FCFB3FB" w:rsidR="001811CD" w:rsidRDefault="00601763" w:rsidP="00B42FB4">
      <w:pPr>
        <w:pStyle w:val="af8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B82AD7">
        <w:rPr>
          <w:rFonts w:ascii="Times New Roman" w:eastAsia="맑은 고딕" w:hAnsi="Times New Roman" w:hint="eastAsia"/>
          <w:sz w:val="22"/>
          <w:lang w:eastAsia="ko-KR"/>
        </w:rPr>
        <w:t>C</w:t>
      </w:r>
      <w:r w:rsidRPr="00B82AD7">
        <w:rPr>
          <w:rFonts w:ascii="Times New Roman" w:eastAsia="맑은 고딕" w:hAnsi="Times New Roman"/>
          <w:sz w:val="22"/>
          <w:lang w:eastAsia="ko-KR"/>
        </w:rPr>
        <w:t xml:space="preserve">ase 1. The </w:t>
      </w:r>
      <w:r w:rsidR="00A60013" w:rsidRPr="005833EA">
        <w:rPr>
          <w:rFonts w:ascii="Times New Roman" w:eastAsia="맑은 고딕" w:hAnsi="Times New Roman"/>
          <w:sz w:val="22"/>
          <w:lang w:eastAsia="ko-KR"/>
        </w:rPr>
        <w:t>PDCP entity</w:t>
      </w:r>
      <w:r w:rsidRPr="00B82AD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1B217B">
        <w:rPr>
          <w:rFonts w:ascii="Times New Roman" w:eastAsia="맑은 고딕" w:hAnsi="Times New Roman"/>
          <w:sz w:val="22"/>
          <w:lang w:eastAsia="ko-KR"/>
        </w:rPr>
        <w:t>configured with the CA and DC duplication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, and the network indicates to </w:t>
      </w:r>
      <w:r w:rsidR="004A0502">
        <w:rPr>
          <w:rFonts w:ascii="Times New Roman" w:eastAsia="맑은 고딕" w:hAnsi="Times New Roman"/>
          <w:sz w:val="22"/>
          <w:lang w:eastAsia="ko-KR"/>
        </w:rPr>
        <w:t xml:space="preserve">one </w:t>
      </w:r>
      <w:r w:rsidR="00AA30E2">
        <w:rPr>
          <w:rFonts w:ascii="Times New Roman" w:eastAsia="맑은 고딕" w:hAnsi="Times New Roman"/>
          <w:sz w:val="22"/>
          <w:lang w:eastAsia="ko-KR"/>
        </w:rPr>
        <w:t>activate</w:t>
      </w:r>
      <w:r w:rsidR="004A0502">
        <w:rPr>
          <w:rFonts w:ascii="Times New Roman" w:eastAsia="맑은 고딕" w:hAnsi="Times New Roman"/>
          <w:sz w:val="22"/>
          <w:lang w:eastAsia="ko-KR"/>
        </w:rPr>
        <w:t>d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 leg in MCG and one leg in SCG</w:t>
      </w:r>
      <w:r w:rsidR="001811CD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50A11A7C" w14:textId="6BBE69A6" w:rsidR="00601763" w:rsidRDefault="00601763" w:rsidP="00B42FB4">
      <w:pPr>
        <w:pStyle w:val="af8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Case 2. The </w:t>
      </w:r>
      <w:r w:rsidR="00A60013" w:rsidRPr="005833EA">
        <w:rPr>
          <w:rFonts w:ascii="Times New Roman" w:eastAsia="맑은 고딕" w:hAnsi="Times New Roman"/>
          <w:sz w:val="22"/>
          <w:lang w:eastAsia="ko-KR"/>
        </w:rPr>
        <w:t>PDCP entity</w:t>
      </w:r>
      <w:r w:rsidR="00A6001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configured </w:t>
      </w:r>
      <w:r w:rsidR="001B217B">
        <w:rPr>
          <w:rFonts w:ascii="Times New Roman" w:eastAsia="맑은 고딕" w:hAnsi="Times New Roman"/>
          <w:sz w:val="22"/>
          <w:lang w:eastAsia="ko-KR"/>
        </w:rPr>
        <w:t>with the CA and DC duplication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, and the network indicates to </w:t>
      </w:r>
      <w:r w:rsidR="004A0502">
        <w:rPr>
          <w:rFonts w:ascii="Times New Roman" w:eastAsia="맑은 고딕" w:hAnsi="Times New Roman"/>
          <w:sz w:val="22"/>
          <w:lang w:eastAsia="ko-KR"/>
        </w:rPr>
        <w:t xml:space="preserve">one </w:t>
      </w:r>
      <w:r w:rsidR="00AA30E2">
        <w:rPr>
          <w:rFonts w:ascii="Times New Roman" w:eastAsia="맑은 고딕" w:hAnsi="Times New Roman"/>
          <w:sz w:val="22"/>
          <w:lang w:eastAsia="ko-KR"/>
        </w:rPr>
        <w:t>activate</w:t>
      </w:r>
      <w:r w:rsidR="004A0502">
        <w:rPr>
          <w:rFonts w:ascii="Times New Roman" w:eastAsia="맑은 고딕" w:hAnsi="Times New Roman"/>
          <w:sz w:val="22"/>
          <w:lang w:eastAsia="ko-KR"/>
        </w:rPr>
        <w:t>d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 leg in either MCG or SCG</w:t>
      </w:r>
      <w:r w:rsidR="008633FE">
        <w:rPr>
          <w:rFonts w:ascii="Times New Roman" w:eastAsia="맑은 고딕" w:hAnsi="Times New Roman"/>
          <w:sz w:val="22"/>
          <w:lang w:eastAsia="ko-KR"/>
        </w:rPr>
        <w:t>.</w:t>
      </w:r>
    </w:p>
    <w:p w14:paraId="5F891020" w14:textId="12665D20" w:rsidR="00E61D67" w:rsidRDefault="008E683B" w:rsidP="00AF0BD3">
      <w:pPr>
        <w:keepNext/>
        <w:jc w:val="center"/>
      </w:pPr>
      <w:r>
        <w:object w:dxaOrig="22560" w:dyaOrig="7320" w14:anchorId="2289A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164.4pt" o:ole="">
            <v:imagedata r:id="rId14" o:title=""/>
          </v:shape>
          <o:OLEObject Type="Embed" ProgID="Visio.Drawing.15" ShapeID="_x0000_i1025" DrawAspect="Content" ObjectID="_1615356321" r:id="rId15"/>
        </w:object>
      </w:r>
    </w:p>
    <w:p w14:paraId="180E576F" w14:textId="62B63BF9" w:rsidR="00532F29" w:rsidRDefault="00E61D67" w:rsidP="00E61D67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7172A">
        <w:rPr>
          <w:noProof/>
        </w:rPr>
        <w:t>1</w:t>
      </w:r>
      <w:r>
        <w:fldChar w:fldCharType="end"/>
      </w:r>
      <w:r w:rsidR="00F7172A">
        <w:t xml:space="preserve"> </w:t>
      </w:r>
    </w:p>
    <w:p w14:paraId="67C59EB4" w14:textId="2324A730" w:rsidR="00F742BF" w:rsidRDefault="00C156CA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5833EA">
        <w:rPr>
          <w:rFonts w:ascii="Times New Roman" w:eastAsia="맑은 고딕" w:hAnsi="Times New Roman"/>
          <w:sz w:val="22"/>
          <w:lang w:eastAsia="ko-KR"/>
        </w:rPr>
        <w:t xml:space="preserve">The case 1 is a similar operation with DC duplication and case 2 is a similar operation with deactivation of CA PDCP duplication. </w:t>
      </w:r>
      <w:r w:rsidR="00F742BF">
        <w:rPr>
          <w:rFonts w:ascii="Times New Roman" w:eastAsia="맑은 고딕" w:hAnsi="Times New Roman"/>
          <w:sz w:val="22"/>
          <w:lang w:eastAsia="ko-KR"/>
        </w:rPr>
        <w:t xml:space="preserve">According to the current specification, 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F742BF" w:rsidRPr="004B6EFC">
        <w:rPr>
          <w:rFonts w:ascii="Times New Roman" w:eastAsia="맑은 고딕" w:hAnsi="Times New Roman"/>
          <w:sz w:val="22"/>
          <w:lang w:eastAsia="ko-KR"/>
        </w:rPr>
        <w:t xml:space="preserve">LCH-to-Cell restriction 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is not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 for DC duplication and deactivation of CA PDCP duplication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since there is no case where the same duplicated packets are included into </w:t>
      </w:r>
      <w:r w:rsidR="00C31C28">
        <w:rPr>
          <w:rFonts w:ascii="Times New Roman" w:eastAsia="맑은 고딕" w:hAnsi="Times New Roman"/>
          <w:sz w:val="22"/>
          <w:lang w:eastAsia="ko-KR"/>
        </w:rPr>
        <w:t>a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MAC PDU.</w:t>
      </w:r>
      <w:r w:rsidR="00F742B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443BE">
        <w:rPr>
          <w:rFonts w:ascii="Times New Roman" w:eastAsia="맑은 고딕" w:hAnsi="Times New Roman"/>
          <w:sz w:val="22"/>
          <w:lang w:eastAsia="ko-KR"/>
        </w:rPr>
        <w:t>Consequently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, it seems </w:t>
      </w:r>
      <w:r w:rsidR="003443BE">
        <w:rPr>
          <w:rFonts w:ascii="Times New Roman" w:eastAsia="맑은 고딕" w:hAnsi="Times New Roman"/>
          <w:sz w:val="22"/>
          <w:lang w:eastAsia="ko-KR"/>
        </w:rPr>
        <w:t xml:space="preserve">reasonable 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that the LCH-to-Cell restriction is not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for the above cases.</w:t>
      </w:r>
    </w:p>
    <w:p w14:paraId="2C9176AF" w14:textId="5DDD1CAE" w:rsidR="005B371F" w:rsidRDefault="008F31D7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from UE point of view, the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activated </w:t>
      </w:r>
      <w:r>
        <w:rPr>
          <w:rFonts w:ascii="Times New Roman" w:eastAsia="맑은 고딕" w:hAnsi="Times New Roman"/>
          <w:sz w:val="22"/>
          <w:lang w:eastAsia="ko-KR"/>
        </w:rPr>
        <w:t>leg</w:t>
      </w:r>
      <w:r w:rsidR="005B371F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can be dynamically changed based on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5B371F" w:rsidRPr="005B371F">
        <w:rPr>
          <w:rFonts w:ascii="Times New Roman" w:eastAsia="맑은 고딕" w:hAnsi="Times New Roman"/>
          <w:sz w:val="22"/>
          <w:lang w:eastAsia="ko-KR"/>
        </w:rPr>
        <w:t>dynamic control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indication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B371F">
        <w:rPr>
          <w:rFonts w:ascii="Times New Roman" w:eastAsia="맑은 고딕" w:hAnsi="Times New Roman" w:hint="eastAsia"/>
          <w:sz w:val="22"/>
          <w:lang w:eastAsia="ko-KR"/>
        </w:rPr>
        <w:t>I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 means that the UE should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also dynamically apply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the LCH-to-Cell restriction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based on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5B371F" w:rsidRPr="005B371F">
        <w:rPr>
          <w:rFonts w:ascii="Times New Roman" w:eastAsia="맑은 고딕" w:hAnsi="Times New Roman"/>
          <w:sz w:val="22"/>
          <w:lang w:eastAsia="ko-KR"/>
        </w:rPr>
        <w:t>dynamic control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indication</w:t>
      </w:r>
      <w:r w:rsidR="00562AED">
        <w:rPr>
          <w:rFonts w:ascii="Times New Roman" w:eastAsia="맑은 고딕" w:hAnsi="Times New Roman"/>
          <w:sz w:val="22"/>
          <w:lang w:eastAsia="ko-KR"/>
        </w:rPr>
        <w:t>, which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would increas</w:t>
      </w:r>
      <w:r w:rsidR="004A0DBE">
        <w:rPr>
          <w:rFonts w:ascii="Times New Roman" w:eastAsia="맑은 고딕" w:hAnsi="Times New Roman"/>
          <w:sz w:val="22"/>
          <w:lang w:eastAsia="ko-KR"/>
        </w:rPr>
        <w:t>e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the UE complexity</w:t>
      </w:r>
      <w:r w:rsidR="00562AED">
        <w:rPr>
          <w:rFonts w:ascii="Times New Roman" w:eastAsia="맑은 고딕" w:hAnsi="Times New Roman"/>
          <w:sz w:val="22"/>
          <w:lang w:eastAsia="ko-KR"/>
        </w:rPr>
        <w:t xml:space="preserve"> greatly</w:t>
      </w:r>
      <w:r w:rsidR="003443BE">
        <w:rPr>
          <w:rFonts w:ascii="Times New Roman" w:eastAsia="맑은 고딕" w:hAnsi="Times New Roman"/>
          <w:sz w:val="22"/>
          <w:lang w:eastAsia="ko-KR"/>
        </w:rPr>
        <w:t>.</w:t>
      </w:r>
    </w:p>
    <w:p w14:paraId="6F62E7FA" w14:textId="0E4E9554" w:rsidR="007F0947" w:rsidRDefault="00C31C28" w:rsidP="0076325E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31C28">
        <w:rPr>
          <w:rFonts w:ascii="Times New Roman" w:eastAsia="맑은 고딕" w:hAnsi="Times New Roman"/>
          <w:sz w:val="22"/>
          <w:lang w:eastAsia="ko-KR"/>
        </w:rPr>
        <w:t xml:space="preserve">In addition, if the LCH-to-Cell restriction is not </w:t>
      </w:r>
      <w:r w:rsidR="004A0DBE">
        <w:rPr>
          <w:rFonts w:ascii="Times New Roman" w:eastAsia="맑은 고딕" w:hAnsi="Times New Roman"/>
          <w:sz w:val="22"/>
          <w:lang w:eastAsia="ko-KR"/>
        </w:rPr>
        <w:t>applied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 for the </w:t>
      </w:r>
      <w:r w:rsidR="004A0DBE">
        <w:rPr>
          <w:rFonts w:ascii="Times New Roman" w:eastAsia="맑은 고딕" w:hAnsi="Times New Roman"/>
          <w:sz w:val="22"/>
          <w:lang w:eastAsia="ko-KR"/>
        </w:rPr>
        <w:t>above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 cases, it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may degrade the QoS of the RB, because the UE may transmit data of the RB to a serving cell not satisfying the QoS requirement of the RB (assuming each serving cell is suitable for a specific QoS requirement). 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Considering a stringent IIOT requirement, this case should be avoided. </w:t>
      </w:r>
    </w:p>
    <w:p w14:paraId="183D8FC9" w14:textId="63C42BB4" w:rsidR="00522E7C" w:rsidRDefault="0076325E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With the above reasons, we </w:t>
      </w:r>
      <w:r>
        <w:rPr>
          <w:rFonts w:ascii="Times New Roman" w:eastAsia="맑은 고딕" w:hAnsi="Times New Roman"/>
          <w:sz w:val="22"/>
          <w:lang w:eastAsia="ko-KR"/>
        </w:rPr>
        <w:t xml:space="preserve">propose that the LCH-to-Cell restriction is </w:t>
      </w:r>
      <w:r w:rsidR="004A0DBE">
        <w:rPr>
          <w:rFonts w:ascii="Times New Roman" w:eastAsia="맑은 고딕" w:hAnsi="Times New Roman"/>
          <w:sz w:val="22"/>
          <w:lang w:eastAsia="ko-KR"/>
        </w:rPr>
        <w:t>applied</w:t>
      </w:r>
      <w:r w:rsidR="00336C5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A0DBE">
        <w:rPr>
          <w:rFonts w:ascii="Times New Roman" w:eastAsia="맑은 고딕" w:hAnsi="Times New Roman"/>
          <w:sz w:val="22"/>
          <w:lang w:eastAsia="ko-KR"/>
        </w:rPr>
        <w:t>based on the configuration of</w:t>
      </w:r>
      <w:r w:rsidR="00260B75" w:rsidRPr="00260B75">
        <w:rPr>
          <w:rFonts w:ascii="Times New Roman" w:eastAsia="맑은 고딕" w:hAnsi="Times New Roman"/>
          <w:sz w:val="22"/>
          <w:lang w:eastAsia="ko-KR"/>
        </w:rPr>
        <w:t xml:space="preserve"> the CA and DC duplication</w:t>
      </w:r>
      <w:r w:rsidR="004A0DBE">
        <w:rPr>
          <w:rFonts w:ascii="Times New Roman" w:eastAsia="맑은 고딕" w:hAnsi="Times New Roman"/>
          <w:sz w:val="22"/>
          <w:lang w:eastAsia="ko-KR"/>
        </w:rPr>
        <w:t>, not on the dynamic activation/deactivation of the CA and DC duplication</w:t>
      </w:r>
      <w:r w:rsidR="00BE7798">
        <w:rPr>
          <w:rFonts w:ascii="Times New Roman" w:eastAsia="맑은 고딕" w:hAnsi="Times New Roman"/>
          <w:sz w:val="22"/>
          <w:lang w:eastAsia="ko-KR"/>
        </w:rPr>
        <w:t>.</w:t>
      </w:r>
    </w:p>
    <w:p w14:paraId="540297B5" w14:textId="247AFB5E" w:rsidR="00260B75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BE7798" w:rsidRPr="00BE7798">
        <w:rPr>
          <w:rFonts w:ascii="Times New Roman" w:eastAsia="맑은 고딕" w:hAnsi="Times New Roman"/>
          <w:b/>
          <w:sz w:val="22"/>
          <w:lang w:eastAsia="ko-KR"/>
        </w:rPr>
        <w:t xml:space="preserve">The LCH-to-Cell restriction is 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 xml:space="preserve">applied based on the configuration of </w:t>
      </w:r>
      <w:r w:rsidR="00260B75">
        <w:rPr>
          <w:rFonts w:ascii="Times New Roman" w:eastAsia="맑은 고딕" w:hAnsi="Times New Roman"/>
          <w:b/>
          <w:sz w:val="22"/>
          <w:lang w:eastAsia="ko-KR"/>
        </w:rPr>
        <w:t>the CA and DC duplication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>, not on the dynamic activation/deactivation of the CA and DC duplication</w:t>
      </w:r>
      <w:r w:rsidR="00260B75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840390F" w14:textId="77777777" w:rsidR="00AF0BD3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6" w:name="_Toc458688128"/>
      <w:bookmarkStart w:id="7" w:name="_Toc458688133"/>
      <w:bookmarkStart w:id="8" w:name="_Toc458700495"/>
      <w:bookmarkStart w:id="9" w:name="_Toc458688134"/>
      <w:bookmarkStart w:id="10" w:name="_Toc458700496"/>
      <w:bookmarkStart w:id="11" w:name="_Toc458461065"/>
      <w:bookmarkStart w:id="12" w:name="_Toc450773277"/>
      <w:bookmarkStart w:id="13" w:name="_Toc450773306"/>
      <w:bookmarkStart w:id="14" w:name="_Toc450773354"/>
      <w:bookmarkStart w:id="15" w:name="_Toc450773369"/>
      <w:bookmarkStart w:id="16" w:name="_Toc450774156"/>
      <w:bookmarkStart w:id="17" w:name="_Toc45081418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56F03">
        <w:rPr>
          <w:rFonts w:ascii="Times New Roman" w:hAnsi="Times New Roman" w:cs="Times New Roman"/>
        </w:rPr>
        <w:t>Conclusion</w:t>
      </w:r>
    </w:p>
    <w:p w14:paraId="0C3FAB35" w14:textId="070AA334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8" w:name="_Toc450908196"/>
      <w:bookmarkStart w:id="19" w:name="_In-sequence_SDU_delivery"/>
      <w:bookmarkEnd w:id="18"/>
      <w:bookmarkEnd w:id="19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show an issue related with the </w:t>
      </w:r>
      <w:r w:rsidR="00AF0BD3" w:rsidRPr="00AF0BD3">
        <w:rPr>
          <w:rFonts w:ascii="Times New Roman" w:eastAsia="맑은 고딕" w:hAnsi="Times New Roman"/>
          <w:sz w:val="22"/>
          <w:lang w:eastAsia="ko-KR"/>
        </w:rPr>
        <w:t xml:space="preserve">LCH-to-Cell </w:t>
      </w:r>
      <w:r w:rsidR="00CC151D">
        <w:rPr>
          <w:rFonts w:ascii="Times New Roman" w:eastAsia="맑은 고딕" w:hAnsi="Times New Roman"/>
          <w:sz w:val="22"/>
          <w:lang w:eastAsia="ko-KR"/>
        </w:rPr>
        <w:t>restriction for CA and DC duplication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0B6DD04F" w14:textId="268D7604" w:rsidR="00260B75" w:rsidRDefault="00260B75" w:rsidP="00260B7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562AED" w:rsidRPr="00BE7798">
        <w:rPr>
          <w:rFonts w:ascii="Times New Roman" w:eastAsia="맑은 고딕" w:hAnsi="Times New Roman"/>
          <w:b/>
          <w:sz w:val="22"/>
          <w:lang w:eastAsia="ko-KR"/>
        </w:rPr>
        <w:t xml:space="preserve">The LCH-to-Cell restriction is 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>applied based on the configuration of the CA and DC duplication, not on the dynamic activation/deactivation of the CA and DC duplication.</w:t>
      </w:r>
    </w:p>
    <w:p w14:paraId="03EF558C" w14:textId="106FC272" w:rsidR="00AF0BD3" w:rsidRPr="00260B75" w:rsidRDefault="00AF0BD3" w:rsidP="001F6F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AF0BD3" w:rsidRPr="00260B75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6EA47" w14:textId="77777777" w:rsidR="00AE7D56" w:rsidRDefault="00AE7D56">
      <w:r>
        <w:separator/>
      </w:r>
    </w:p>
  </w:endnote>
  <w:endnote w:type="continuationSeparator" w:id="0">
    <w:p w14:paraId="74221961" w14:textId="77777777" w:rsidR="00AE7D56" w:rsidRDefault="00AE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F736A5" w:rsidRPr="00287409" w:rsidRDefault="00F736A5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90408" w14:textId="77777777" w:rsidR="00AE7D56" w:rsidRDefault="00AE7D56">
      <w:r>
        <w:separator/>
      </w:r>
    </w:p>
  </w:footnote>
  <w:footnote w:type="continuationSeparator" w:id="0">
    <w:p w14:paraId="180FA235" w14:textId="77777777" w:rsidR="00AE7D56" w:rsidRDefault="00AE7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F736A5" w:rsidRDefault="00F736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26D66FF"/>
    <w:multiLevelType w:val="hybridMultilevel"/>
    <w:tmpl w:val="71566ABC"/>
    <w:lvl w:ilvl="0" w:tplc="9ACE3C0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2"/>
  </w:num>
  <w:num w:numId="12">
    <w:abstractNumId w:val="3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028"/>
    <w:rsid w:val="00003368"/>
    <w:rsid w:val="00003B66"/>
    <w:rsid w:val="000040DA"/>
    <w:rsid w:val="000043B5"/>
    <w:rsid w:val="00004EBF"/>
    <w:rsid w:val="00006446"/>
    <w:rsid w:val="000067C7"/>
    <w:rsid w:val="00006896"/>
    <w:rsid w:val="00007AEF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601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6FB3"/>
    <w:rsid w:val="000771EB"/>
    <w:rsid w:val="00077E07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3F2C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4CF8"/>
    <w:rsid w:val="000A5382"/>
    <w:rsid w:val="000A56F2"/>
    <w:rsid w:val="000A5B24"/>
    <w:rsid w:val="000B1169"/>
    <w:rsid w:val="000B2084"/>
    <w:rsid w:val="000B232E"/>
    <w:rsid w:val="000B2719"/>
    <w:rsid w:val="000B3A8F"/>
    <w:rsid w:val="000B40BC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09B9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1B79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1CD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5D9"/>
    <w:rsid w:val="001B0C7E"/>
    <w:rsid w:val="001B0D97"/>
    <w:rsid w:val="001B0EF0"/>
    <w:rsid w:val="001B2136"/>
    <w:rsid w:val="001B217B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18A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6FBB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490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11FA"/>
    <w:rsid w:val="0022216F"/>
    <w:rsid w:val="002224DB"/>
    <w:rsid w:val="00222895"/>
    <w:rsid w:val="002232BB"/>
    <w:rsid w:val="00223DAE"/>
    <w:rsid w:val="00223FCB"/>
    <w:rsid w:val="002252C3"/>
    <w:rsid w:val="002254AA"/>
    <w:rsid w:val="00225A71"/>
    <w:rsid w:val="00225C54"/>
    <w:rsid w:val="00226E46"/>
    <w:rsid w:val="002277E0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218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75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0C"/>
    <w:rsid w:val="002907B5"/>
    <w:rsid w:val="002909AE"/>
    <w:rsid w:val="0029157A"/>
    <w:rsid w:val="00291CFD"/>
    <w:rsid w:val="00291D97"/>
    <w:rsid w:val="00292608"/>
    <w:rsid w:val="00292624"/>
    <w:rsid w:val="0029278C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CDD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43D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A87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5DA"/>
    <w:rsid w:val="002E17F2"/>
    <w:rsid w:val="002E2543"/>
    <w:rsid w:val="002E279D"/>
    <w:rsid w:val="002E2B27"/>
    <w:rsid w:val="002E2FEE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58A1"/>
    <w:rsid w:val="00336259"/>
    <w:rsid w:val="003364BA"/>
    <w:rsid w:val="00336794"/>
    <w:rsid w:val="00336BDA"/>
    <w:rsid w:val="00336C53"/>
    <w:rsid w:val="00340530"/>
    <w:rsid w:val="0034157B"/>
    <w:rsid w:val="00341C4B"/>
    <w:rsid w:val="00342BD7"/>
    <w:rsid w:val="00343A07"/>
    <w:rsid w:val="00343A9D"/>
    <w:rsid w:val="00343FC8"/>
    <w:rsid w:val="003443BE"/>
    <w:rsid w:val="00345A9C"/>
    <w:rsid w:val="00346130"/>
    <w:rsid w:val="00346DB5"/>
    <w:rsid w:val="00346FD7"/>
    <w:rsid w:val="00347674"/>
    <w:rsid w:val="003477B1"/>
    <w:rsid w:val="0035056B"/>
    <w:rsid w:val="00350605"/>
    <w:rsid w:val="0035124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13B"/>
    <w:rsid w:val="00362ABE"/>
    <w:rsid w:val="00363AC7"/>
    <w:rsid w:val="00363E7D"/>
    <w:rsid w:val="00365E27"/>
    <w:rsid w:val="00366603"/>
    <w:rsid w:val="003668BB"/>
    <w:rsid w:val="00366AAA"/>
    <w:rsid w:val="003703A3"/>
    <w:rsid w:val="00370E47"/>
    <w:rsid w:val="0037225D"/>
    <w:rsid w:val="0037243C"/>
    <w:rsid w:val="003727C1"/>
    <w:rsid w:val="00372BFF"/>
    <w:rsid w:val="0037365E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122A"/>
    <w:rsid w:val="003A2223"/>
    <w:rsid w:val="003A2303"/>
    <w:rsid w:val="003A2A0F"/>
    <w:rsid w:val="003A3BB1"/>
    <w:rsid w:val="003A420C"/>
    <w:rsid w:val="003A420F"/>
    <w:rsid w:val="003A45A1"/>
    <w:rsid w:val="003A50F3"/>
    <w:rsid w:val="003A5B0A"/>
    <w:rsid w:val="003A6AB0"/>
    <w:rsid w:val="003A6BAC"/>
    <w:rsid w:val="003A6BD4"/>
    <w:rsid w:val="003A7E46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6E52"/>
    <w:rsid w:val="003B78ED"/>
    <w:rsid w:val="003B7FE5"/>
    <w:rsid w:val="003C0706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1AB6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196C"/>
    <w:rsid w:val="0042265A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5FD1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0502"/>
    <w:rsid w:val="004A0DBE"/>
    <w:rsid w:val="004A16BC"/>
    <w:rsid w:val="004A1EF1"/>
    <w:rsid w:val="004A2B94"/>
    <w:rsid w:val="004A4738"/>
    <w:rsid w:val="004A5BE3"/>
    <w:rsid w:val="004A5C68"/>
    <w:rsid w:val="004A69F1"/>
    <w:rsid w:val="004A6B7F"/>
    <w:rsid w:val="004B01D4"/>
    <w:rsid w:val="004B01E8"/>
    <w:rsid w:val="004B0BD9"/>
    <w:rsid w:val="004B10D2"/>
    <w:rsid w:val="004B1F8D"/>
    <w:rsid w:val="004B1FA2"/>
    <w:rsid w:val="004B4D25"/>
    <w:rsid w:val="004B52C7"/>
    <w:rsid w:val="004B6A22"/>
    <w:rsid w:val="004B6EFC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E7C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2F29"/>
    <w:rsid w:val="00533719"/>
    <w:rsid w:val="00533C16"/>
    <w:rsid w:val="00534B59"/>
    <w:rsid w:val="005364E1"/>
    <w:rsid w:val="00536759"/>
    <w:rsid w:val="00536859"/>
    <w:rsid w:val="0053784E"/>
    <w:rsid w:val="00537C62"/>
    <w:rsid w:val="00537E4D"/>
    <w:rsid w:val="00540D4B"/>
    <w:rsid w:val="00541718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AED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41"/>
    <w:rsid w:val="00580963"/>
    <w:rsid w:val="00580A36"/>
    <w:rsid w:val="00580FF8"/>
    <w:rsid w:val="00582809"/>
    <w:rsid w:val="005832F4"/>
    <w:rsid w:val="005833EA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95C"/>
    <w:rsid w:val="005A7F14"/>
    <w:rsid w:val="005B0484"/>
    <w:rsid w:val="005B0830"/>
    <w:rsid w:val="005B2068"/>
    <w:rsid w:val="005B35D7"/>
    <w:rsid w:val="005B371F"/>
    <w:rsid w:val="005B392A"/>
    <w:rsid w:val="005B3AA3"/>
    <w:rsid w:val="005B46E2"/>
    <w:rsid w:val="005B4B1B"/>
    <w:rsid w:val="005B5122"/>
    <w:rsid w:val="005B52FC"/>
    <w:rsid w:val="005B6F83"/>
    <w:rsid w:val="005B75B4"/>
    <w:rsid w:val="005B7689"/>
    <w:rsid w:val="005C1BE1"/>
    <w:rsid w:val="005C48DD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0708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986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763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1A3"/>
    <w:rsid w:val="0060658B"/>
    <w:rsid w:val="0060693B"/>
    <w:rsid w:val="00607134"/>
    <w:rsid w:val="00607284"/>
    <w:rsid w:val="00607B0D"/>
    <w:rsid w:val="00610315"/>
    <w:rsid w:val="00611035"/>
    <w:rsid w:val="00611753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290"/>
    <w:rsid w:val="006259E2"/>
    <w:rsid w:val="00626F53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CF2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1F0C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3FA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0C90"/>
    <w:rsid w:val="006C1160"/>
    <w:rsid w:val="006C1E80"/>
    <w:rsid w:val="006C25B7"/>
    <w:rsid w:val="006C2A4C"/>
    <w:rsid w:val="006C31A4"/>
    <w:rsid w:val="006C3376"/>
    <w:rsid w:val="006C56C9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09C"/>
    <w:rsid w:val="006F643E"/>
    <w:rsid w:val="006F6BBF"/>
    <w:rsid w:val="006F77F5"/>
    <w:rsid w:val="00700F34"/>
    <w:rsid w:val="00701528"/>
    <w:rsid w:val="00702E11"/>
    <w:rsid w:val="0070346E"/>
    <w:rsid w:val="007042A3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3F3D"/>
    <w:rsid w:val="007348B1"/>
    <w:rsid w:val="00734A12"/>
    <w:rsid w:val="00734B23"/>
    <w:rsid w:val="00734FCC"/>
    <w:rsid w:val="00735402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2302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57782"/>
    <w:rsid w:val="00760135"/>
    <w:rsid w:val="007604B2"/>
    <w:rsid w:val="0076102F"/>
    <w:rsid w:val="0076325E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87ABA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A7E9F"/>
    <w:rsid w:val="007A7F4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68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0947"/>
    <w:rsid w:val="007F20DE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0D52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368"/>
    <w:rsid w:val="00813C57"/>
    <w:rsid w:val="00813E64"/>
    <w:rsid w:val="00813FE8"/>
    <w:rsid w:val="008144B3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0F10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3FE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45D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C06"/>
    <w:rsid w:val="008A3FCD"/>
    <w:rsid w:val="008A44B8"/>
    <w:rsid w:val="008A51A8"/>
    <w:rsid w:val="008A54C7"/>
    <w:rsid w:val="008A55C9"/>
    <w:rsid w:val="008A6483"/>
    <w:rsid w:val="008A681F"/>
    <w:rsid w:val="008A6E36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683B"/>
    <w:rsid w:val="008E716F"/>
    <w:rsid w:val="008F11C5"/>
    <w:rsid w:val="008F1942"/>
    <w:rsid w:val="008F1EAB"/>
    <w:rsid w:val="008F22B7"/>
    <w:rsid w:val="008F2561"/>
    <w:rsid w:val="008F3013"/>
    <w:rsid w:val="008F31D7"/>
    <w:rsid w:val="008F33DC"/>
    <w:rsid w:val="008F4163"/>
    <w:rsid w:val="008F477F"/>
    <w:rsid w:val="008F6945"/>
    <w:rsid w:val="008F74DA"/>
    <w:rsid w:val="008F7CE9"/>
    <w:rsid w:val="00900B41"/>
    <w:rsid w:val="00902350"/>
    <w:rsid w:val="00902588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879"/>
    <w:rsid w:val="0092198F"/>
    <w:rsid w:val="00922010"/>
    <w:rsid w:val="009259E4"/>
    <w:rsid w:val="009263BF"/>
    <w:rsid w:val="00926DB3"/>
    <w:rsid w:val="00926EB1"/>
    <w:rsid w:val="00926F32"/>
    <w:rsid w:val="00927269"/>
    <w:rsid w:val="00930080"/>
    <w:rsid w:val="00930E47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4C35"/>
    <w:rsid w:val="009452E1"/>
    <w:rsid w:val="009454D5"/>
    <w:rsid w:val="00945C05"/>
    <w:rsid w:val="00946945"/>
    <w:rsid w:val="00947704"/>
    <w:rsid w:val="00947713"/>
    <w:rsid w:val="009505BB"/>
    <w:rsid w:val="009507E4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3FD2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258"/>
    <w:rsid w:val="00976949"/>
    <w:rsid w:val="00977208"/>
    <w:rsid w:val="00977551"/>
    <w:rsid w:val="00977D9E"/>
    <w:rsid w:val="00980477"/>
    <w:rsid w:val="00980554"/>
    <w:rsid w:val="00981AD5"/>
    <w:rsid w:val="00982BB5"/>
    <w:rsid w:val="00983F51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21C4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2CC"/>
    <w:rsid w:val="009B564E"/>
    <w:rsid w:val="009B6231"/>
    <w:rsid w:val="009B62CF"/>
    <w:rsid w:val="009B63AB"/>
    <w:rsid w:val="009B65BA"/>
    <w:rsid w:val="009B66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2EF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7BE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4B4"/>
    <w:rsid w:val="009F4F99"/>
    <w:rsid w:val="009F6C11"/>
    <w:rsid w:val="009F6F89"/>
    <w:rsid w:val="009F7467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27B"/>
    <w:rsid w:val="00A11997"/>
    <w:rsid w:val="00A125C0"/>
    <w:rsid w:val="00A12FF8"/>
    <w:rsid w:val="00A13E54"/>
    <w:rsid w:val="00A141C1"/>
    <w:rsid w:val="00A14C77"/>
    <w:rsid w:val="00A14C78"/>
    <w:rsid w:val="00A14E08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3C24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0013"/>
    <w:rsid w:val="00A61499"/>
    <w:rsid w:val="00A6274A"/>
    <w:rsid w:val="00A6292E"/>
    <w:rsid w:val="00A62A45"/>
    <w:rsid w:val="00A62A77"/>
    <w:rsid w:val="00A63483"/>
    <w:rsid w:val="00A63B7F"/>
    <w:rsid w:val="00A63E23"/>
    <w:rsid w:val="00A6538C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0E2"/>
    <w:rsid w:val="00AA3DA2"/>
    <w:rsid w:val="00AA437B"/>
    <w:rsid w:val="00AA51D6"/>
    <w:rsid w:val="00AA5A70"/>
    <w:rsid w:val="00AB0012"/>
    <w:rsid w:val="00AB00C3"/>
    <w:rsid w:val="00AB06D7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2632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2F2"/>
    <w:rsid w:val="00AE5D43"/>
    <w:rsid w:val="00AE7D56"/>
    <w:rsid w:val="00AF052F"/>
    <w:rsid w:val="00AF0BD3"/>
    <w:rsid w:val="00AF117B"/>
    <w:rsid w:val="00AF12E9"/>
    <w:rsid w:val="00AF1C5D"/>
    <w:rsid w:val="00AF3D43"/>
    <w:rsid w:val="00AF41A5"/>
    <w:rsid w:val="00AF42D7"/>
    <w:rsid w:val="00AF441E"/>
    <w:rsid w:val="00AF4B39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176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AC1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2FB4"/>
    <w:rsid w:val="00B43D30"/>
    <w:rsid w:val="00B446E8"/>
    <w:rsid w:val="00B44980"/>
    <w:rsid w:val="00B449F5"/>
    <w:rsid w:val="00B44F3F"/>
    <w:rsid w:val="00B45621"/>
    <w:rsid w:val="00B45A52"/>
    <w:rsid w:val="00B46175"/>
    <w:rsid w:val="00B46BFF"/>
    <w:rsid w:val="00B46E19"/>
    <w:rsid w:val="00B47D41"/>
    <w:rsid w:val="00B50795"/>
    <w:rsid w:val="00B50B2C"/>
    <w:rsid w:val="00B512A8"/>
    <w:rsid w:val="00B51DF4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AD7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2ABB"/>
    <w:rsid w:val="00BB3434"/>
    <w:rsid w:val="00BB47CF"/>
    <w:rsid w:val="00BB4F2E"/>
    <w:rsid w:val="00BB50BA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21F"/>
    <w:rsid w:val="00BC3693"/>
    <w:rsid w:val="00BC36C8"/>
    <w:rsid w:val="00BC3A94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1D3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E7798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4D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56CA"/>
    <w:rsid w:val="00C171A0"/>
    <w:rsid w:val="00C17244"/>
    <w:rsid w:val="00C21B15"/>
    <w:rsid w:val="00C22446"/>
    <w:rsid w:val="00C225D2"/>
    <w:rsid w:val="00C2261F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1C28"/>
    <w:rsid w:val="00C32440"/>
    <w:rsid w:val="00C32617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4724D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96F"/>
    <w:rsid w:val="00C71B77"/>
    <w:rsid w:val="00C72EF4"/>
    <w:rsid w:val="00C739AD"/>
    <w:rsid w:val="00C743BB"/>
    <w:rsid w:val="00C75339"/>
    <w:rsid w:val="00C7568F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97BF0"/>
    <w:rsid w:val="00CA1ED8"/>
    <w:rsid w:val="00CA2143"/>
    <w:rsid w:val="00CA2C60"/>
    <w:rsid w:val="00CA301C"/>
    <w:rsid w:val="00CA3086"/>
    <w:rsid w:val="00CA48DC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51D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C7F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26D6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6677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BA2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2AE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125F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5FFA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075FF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169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5CF6"/>
    <w:rsid w:val="00E26DC6"/>
    <w:rsid w:val="00E27832"/>
    <w:rsid w:val="00E27993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1D67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7688E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4E51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B649C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B0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B3B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1F8A"/>
    <w:rsid w:val="00F13DC3"/>
    <w:rsid w:val="00F15FA5"/>
    <w:rsid w:val="00F209B7"/>
    <w:rsid w:val="00F20A37"/>
    <w:rsid w:val="00F21592"/>
    <w:rsid w:val="00F22375"/>
    <w:rsid w:val="00F22CFC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B59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62F2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72A"/>
    <w:rsid w:val="00F71C0A"/>
    <w:rsid w:val="00F71DEC"/>
    <w:rsid w:val="00F71F69"/>
    <w:rsid w:val="00F729BD"/>
    <w:rsid w:val="00F72B72"/>
    <w:rsid w:val="00F736A5"/>
    <w:rsid w:val="00F73A48"/>
    <w:rsid w:val="00F74106"/>
    <w:rsid w:val="00F742BF"/>
    <w:rsid w:val="00F74997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1ED2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2DF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516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E252B8DA-1E50-4219-BF0D-F96BE02D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B1Char1">
    <w:name w:val="B1 Char1"/>
    <w:qFormat/>
    <w:rsid w:val="00A14E08"/>
    <w:rPr>
      <w:rFonts w:eastAsia="Times New Roman"/>
    </w:rPr>
  </w:style>
  <w:style w:type="paragraph" w:customStyle="1" w:styleId="NO">
    <w:name w:val="NO"/>
    <w:basedOn w:val="a0"/>
    <w:link w:val="NOChar"/>
    <w:rsid w:val="003727C1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맑은 고딕" w:hAnsi="Times New Roman"/>
      <w:lang w:eastAsia="en-US"/>
    </w:rPr>
  </w:style>
  <w:style w:type="character" w:customStyle="1" w:styleId="B2Char">
    <w:name w:val="B2 Char"/>
    <w:rsid w:val="003727C1"/>
    <w:rPr>
      <w:lang w:val="en-GB" w:eastAsia="en-US"/>
    </w:rPr>
  </w:style>
  <w:style w:type="character" w:customStyle="1" w:styleId="NOChar">
    <w:name w:val="NO Char"/>
    <w:link w:val="NO"/>
    <w:rsid w:val="003727C1"/>
    <w:rPr>
      <w:rFonts w:ascii="Times New Roman" w:eastAsia="맑은 고딕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8840667-DB0B-4D45-BC52-633DD52B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 (Geumsan Jo)</cp:lastModifiedBy>
  <cp:revision>5</cp:revision>
  <cp:lastPrinted>2017-09-25T07:27:00Z</cp:lastPrinted>
  <dcterms:created xsi:type="dcterms:W3CDTF">2019-03-28T07:48:00Z</dcterms:created>
  <dcterms:modified xsi:type="dcterms:W3CDTF">2019-03-29T00:19:00Z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